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E7" w:rsidRPr="007D73FE" w:rsidRDefault="00C50FE7" w:rsidP="00C50FE7">
      <w:pPr>
        <w:pStyle w:val="Heading2"/>
        <w:spacing w:before="0"/>
        <w:rPr>
          <w:color w:val="000000" w:themeColor="text1"/>
          <w:sz w:val="36"/>
          <w:szCs w:val="28"/>
          <w:lang w:val="en"/>
        </w:rPr>
      </w:pPr>
      <w:bookmarkStart w:id="0" w:name="_GoBack"/>
      <w:bookmarkEnd w:id="0"/>
      <w:r>
        <w:rPr>
          <w:noProof/>
          <w:lang w:eastAsia="en-AU"/>
        </w:rPr>
        <w:drawing>
          <wp:inline distT="0" distB="0" distL="0" distR="0" wp14:anchorId="6BD9CB92" wp14:editId="1D637EAD">
            <wp:extent cx="7203233" cy="2088801"/>
            <wp:effectExtent l="0" t="0" r="0" b="6985"/>
            <wp:docPr id="2" name="Picture 2" descr="Australian Government. What's Next? Skills recognition and train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!Design Team\Work in Progress\_Employment\EM14-0178 EMP What's Next and Changing Gears Logos\Word Templates\Links\Career Training and Advic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3233" cy="208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3FE">
        <w:rPr>
          <w:color w:val="000000" w:themeColor="text1"/>
          <w:sz w:val="36"/>
          <w:szCs w:val="28"/>
          <w:lang w:val="en"/>
        </w:rPr>
        <w:t>Skills Stocktake Activity</w:t>
      </w:r>
    </w:p>
    <w:p w:rsidR="00C50FE7" w:rsidRDefault="009057CC" w:rsidP="00C50FE7">
      <w:pPr>
        <w:pStyle w:val="Heading2"/>
        <w:spacing w:after="240"/>
        <w:rPr>
          <w:rFonts w:eastAsia="Times New Roman" w:cs="Calibri"/>
          <w:b w:val="0"/>
          <w:bCs w:val="0"/>
          <w:sz w:val="22"/>
          <w:szCs w:val="22"/>
        </w:rPr>
      </w:pPr>
      <w:r w:rsidRPr="00830E96">
        <w:rPr>
          <w:rFonts w:eastAsia="Times New Roman" w:cs="Calibri"/>
          <w:b w:val="0"/>
          <w:bCs w:val="0"/>
          <w:sz w:val="22"/>
          <w:szCs w:val="22"/>
        </w:rPr>
        <w:t xml:space="preserve">Think about </w:t>
      </w:r>
      <w:r>
        <w:rPr>
          <w:rFonts w:eastAsia="Times New Roman" w:cs="Calibri"/>
          <w:b w:val="0"/>
          <w:bCs w:val="0"/>
          <w:sz w:val="22"/>
          <w:szCs w:val="22"/>
        </w:rPr>
        <w:t xml:space="preserve">the </w:t>
      </w:r>
      <w:r w:rsidRPr="00830E96">
        <w:rPr>
          <w:rFonts w:eastAsia="Times New Roman" w:cs="Calibri"/>
          <w:b w:val="0"/>
          <w:bCs w:val="0"/>
          <w:sz w:val="22"/>
          <w:szCs w:val="22"/>
        </w:rPr>
        <w:t xml:space="preserve">skills or knowledge you have gained </w:t>
      </w:r>
      <w:r>
        <w:rPr>
          <w:rFonts w:eastAsia="Times New Roman" w:cs="Calibri"/>
          <w:b w:val="0"/>
          <w:bCs w:val="0"/>
          <w:sz w:val="22"/>
          <w:szCs w:val="22"/>
        </w:rPr>
        <w:t xml:space="preserve">in </w:t>
      </w:r>
      <w:r w:rsidRPr="00830E96">
        <w:rPr>
          <w:rFonts w:eastAsia="Times New Roman" w:cs="Calibri"/>
          <w:b w:val="0"/>
          <w:bCs w:val="0"/>
          <w:sz w:val="22"/>
          <w:szCs w:val="22"/>
        </w:rPr>
        <w:t xml:space="preserve">your current role and through other work-related activities (e.g. previous jobs, active participation in social clubs etc), your hobbies and leisure activities (e.g. volunteering or sport) and home-based skills (e.g. organisational skills and managing a budget). Use the checklists below to help you develop some ideas. Tick the </w:t>
      </w:r>
      <w:r>
        <w:rPr>
          <w:rFonts w:eastAsia="Times New Roman" w:cs="Calibri"/>
          <w:b w:val="0"/>
          <w:bCs w:val="0"/>
          <w:sz w:val="22"/>
          <w:szCs w:val="22"/>
        </w:rPr>
        <w:t>boxes</w:t>
      </w:r>
      <w:r w:rsidRPr="00830E96">
        <w:rPr>
          <w:rFonts w:eastAsia="Times New Roman" w:cs="Calibri"/>
          <w:b w:val="0"/>
          <w:bCs w:val="0"/>
          <w:sz w:val="22"/>
          <w:szCs w:val="22"/>
        </w:rPr>
        <w:t xml:space="preserve"> </w:t>
      </w:r>
      <w:r>
        <w:rPr>
          <w:rFonts w:eastAsia="Times New Roman" w:cs="Calibri"/>
          <w:b w:val="0"/>
          <w:bCs w:val="0"/>
          <w:sz w:val="22"/>
          <w:szCs w:val="22"/>
        </w:rPr>
        <w:t xml:space="preserve">of the skills </w:t>
      </w:r>
      <w:r w:rsidRPr="00830E96">
        <w:rPr>
          <w:rFonts w:eastAsia="Times New Roman" w:cs="Calibri"/>
          <w:b w:val="0"/>
          <w:bCs w:val="0"/>
          <w:sz w:val="22"/>
          <w:szCs w:val="22"/>
        </w:rPr>
        <w:t>you have and write down other skills and achievements</w:t>
      </w:r>
      <w:r>
        <w:rPr>
          <w:rFonts w:eastAsia="Times New Roman" w:cs="Calibri"/>
          <w:b w:val="0"/>
          <w:bCs w:val="0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9"/>
        <w:gridCol w:w="3190"/>
        <w:gridCol w:w="2829"/>
        <w:gridCol w:w="3251"/>
      </w:tblGrid>
      <w:tr w:rsidR="00C50FE7" w:rsidTr="00C50FE7">
        <w:trPr>
          <w:trHeight w:val="1040"/>
        </w:trPr>
        <w:tc>
          <w:tcPr>
            <w:tcW w:w="1787" w:type="dxa"/>
            <w:vAlign w:val="center"/>
          </w:tcPr>
          <w:p w:rsidR="00C50FE7" w:rsidRPr="009F3E66" w:rsidRDefault="00C50FE7" w:rsidP="00233C24">
            <w:pPr>
              <w:rPr>
                <w:b/>
              </w:rPr>
            </w:pPr>
            <w:r>
              <w:rPr>
                <w:rFonts w:eastAsia="Times New Roman" w:cs="Calibri"/>
                <w:b/>
                <w:i/>
                <w:szCs w:val="21"/>
              </w:rPr>
              <w:t>Position title, duties</w:t>
            </w:r>
            <w:r w:rsidRPr="009F3E66">
              <w:rPr>
                <w:rFonts w:eastAsia="Times New Roman" w:cs="Calibri"/>
                <w:b/>
                <w:i/>
                <w:szCs w:val="21"/>
              </w:rPr>
              <w:t xml:space="preserve"> and responsibilities</w:t>
            </w:r>
          </w:p>
        </w:tc>
        <w:tc>
          <w:tcPr>
            <w:tcW w:w="12551" w:type="dxa"/>
            <w:gridSpan w:val="3"/>
          </w:tcPr>
          <w:p w:rsidR="00C50FE7" w:rsidRDefault="00C50FE7" w:rsidP="00233C24"/>
          <w:p w:rsidR="00C50FE7" w:rsidRDefault="00C50FE7" w:rsidP="00233C24"/>
        </w:tc>
      </w:tr>
      <w:tr w:rsidR="00C50FE7" w:rsidTr="00233C24">
        <w:tc>
          <w:tcPr>
            <w:tcW w:w="1787" w:type="dxa"/>
            <w:vAlign w:val="center"/>
          </w:tcPr>
          <w:p w:rsidR="00C50FE7" w:rsidRPr="009F3E66" w:rsidRDefault="00C50FE7" w:rsidP="00233C24">
            <w:pPr>
              <w:rPr>
                <w:b/>
              </w:rPr>
            </w:pPr>
            <w:r w:rsidRPr="009F3E66">
              <w:rPr>
                <w:rFonts w:eastAsia="Times New Roman" w:cs="Calibri"/>
                <w:b/>
                <w:i/>
                <w:szCs w:val="21"/>
              </w:rPr>
              <w:t>Qualifications and training</w:t>
            </w:r>
          </w:p>
        </w:tc>
        <w:tc>
          <w:tcPr>
            <w:tcW w:w="4526" w:type="dxa"/>
          </w:tcPr>
          <w:p w:rsidR="00C50FE7" w:rsidRPr="00446FCD" w:rsidRDefault="00C50FE7" w:rsidP="00233C24">
            <w:pPr>
              <w:pStyle w:val="Heading2"/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>
              <w:rPr>
                <w:rFonts w:eastAsia="Times New Roman" w:cs="Calibri"/>
                <w:b w:val="0"/>
                <w:sz w:val="20"/>
                <w:szCs w:val="21"/>
              </w:rPr>
              <w:t>Licences and tickets I hold:</w:t>
            </w:r>
          </w:p>
          <w:p w:rsidR="00C50FE7" w:rsidRPr="00446FCD" w:rsidRDefault="00C50FE7" w:rsidP="00233C24">
            <w:pPr>
              <w:pStyle w:val="Heading2"/>
              <w:spacing w:before="0"/>
              <w:ind w:left="363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</w:p>
        </w:tc>
        <w:tc>
          <w:tcPr>
            <w:tcW w:w="3718" w:type="dxa"/>
          </w:tcPr>
          <w:p w:rsidR="00C50FE7" w:rsidRDefault="00C50FE7" w:rsidP="00233C24">
            <w:pPr>
              <w:pStyle w:val="Heading2"/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>
              <w:rPr>
                <w:rFonts w:eastAsia="Times New Roman" w:cs="Calibri"/>
                <w:b w:val="0"/>
                <w:sz w:val="20"/>
                <w:szCs w:val="21"/>
              </w:rPr>
              <w:t>My f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ormal qualifications (e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.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g. school attai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nment, certificates or degrees):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 xml:space="preserve"> </w:t>
            </w:r>
          </w:p>
          <w:p w:rsidR="00C50FE7" w:rsidRDefault="00C50FE7" w:rsidP="00233C24"/>
          <w:p w:rsidR="00C50FE7" w:rsidRPr="00A22A7D" w:rsidRDefault="00C50FE7" w:rsidP="00233C24"/>
        </w:tc>
        <w:tc>
          <w:tcPr>
            <w:tcW w:w="4307" w:type="dxa"/>
          </w:tcPr>
          <w:p w:rsidR="00C50FE7" w:rsidRPr="00446FCD" w:rsidRDefault="00C50FE7" w:rsidP="00233C24">
            <w:pPr>
              <w:rPr>
                <w:rFonts w:eastAsia="Times New Roman" w:cs="Calibri"/>
                <w:sz w:val="20"/>
                <w:szCs w:val="21"/>
              </w:rPr>
            </w:pPr>
            <w:r w:rsidRPr="00446FCD">
              <w:rPr>
                <w:rFonts w:eastAsia="Times New Roman" w:cs="Calibri"/>
                <w:sz w:val="20"/>
                <w:szCs w:val="21"/>
              </w:rPr>
              <w:t>On-the-job training I have done</w:t>
            </w:r>
            <w:r>
              <w:rPr>
                <w:rFonts w:eastAsia="Times New Roman" w:cs="Calibri"/>
                <w:sz w:val="20"/>
                <w:szCs w:val="21"/>
              </w:rPr>
              <w:t>:</w:t>
            </w:r>
          </w:p>
        </w:tc>
      </w:tr>
      <w:tr w:rsidR="00C50FE7" w:rsidTr="00233C24">
        <w:tc>
          <w:tcPr>
            <w:tcW w:w="1787" w:type="dxa"/>
            <w:vAlign w:val="center"/>
          </w:tcPr>
          <w:p w:rsidR="00C50FE7" w:rsidRPr="00DD00C2" w:rsidRDefault="00C50FE7" w:rsidP="00233C24">
            <w:pPr>
              <w:pStyle w:val="Heading2"/>
              <w:outlineLvl w:val="1"/>
              <w:rPr>
                <w:rFonts w:eastAsia="Times New Roman" w:cs="Calibri"/>
                <w:i/>
                <w:sz w:val="22"/>
                <w:szCs w:val="21"/>
              </w:rPr>
            </w:pPr>
            <w:r w:rsidRPr="00DD00C2">
              <w:rPr>
                <w:rFonts w:eastAsia="Times New Roman" w:cs="Calibri"/>
                <w:i/>
                <w:sz w:val="22"/>
                <w:szCs w:val="21"/>
              </w:rPr>
              <w:t>Job specific and technical skills</w:t>
            </w:r>
          </w:p>
          <w:p w:rsidR="00C50FE7" w:rsidRDefault="00C50FE7" w:rsidP="00233C24"/>
        </w:tc>
        <w:tc>
          <w:tcPr>
            <w:tcW w:w="8244" w:type="dxa"/>
            <w:gridSpan w:val="2"/>
          </w:tcPr>
          <w:p w:rsidR="00C50FE7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 xml:space="preserve">I have 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t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echnical skills (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e.g.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 xml:space="preserve"> operating computers, 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machinery or other equipment)</w:t>
            </w:r>
          </w:p>
          <w:p w:rsidR="00C50FE7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 xml:space="preserve">I have 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p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ractical or ‘doing’ skills (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e.g.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 xml:space="preserve"> being good with yo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ur hands, machines or tools)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implement/follow environmentally sustainable work practices (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e.g. workplace waste reduction)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follow Occupational Health and Safety (OHS) procedures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implement and follow quality assurance procedures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maintain tools, equipment and machinery</w:t>
            </w:r>
          </w:p>
          <w:p w:rsidR="00C50FE7" w:rsidRPr="00A22A7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supervise and/or manage staff</w:t>
            </w:r>
          </w:p>
        </w:tc>
        <w:tc>
          <w:tcPr>
            <w:tcW w:w="4307" w:type="dxa"/>
          </w:tcPr>
          <w:p w:rsidR="00C50FE7" w:rsidRPr="00446FCD" w:rsidRDefault="00C50FE7" w:rsidP="00233C24">
            <w:pPr>
              <w:rPr>
                <w:sz w:val="20"/>
              </w:rPr>
            </w:pPr>
            <w:r>
              <w:rPr>
                <w:rFonts w:eastAsia="Times New Roman" w:cs="Calibri"/>
                <w:sz w:val="20"/>
                <w:szCs w:val="21"/>
              </w:rPr>
              <w:t>Technical and practical skills I have</w:t>
            </w:r>
            <w:r w:rsidRPr="00446FCD">
              <w:rPr>
                <w:rFonts w:eastAsia="Times New Roman" w:cs="Calibri"/>
                <w:sz w:val="20"/>
                <w:szCs w:val="21"/>
              </w:rPr>
              <w:t>:</w:t>
            </w:r>
          </w:p>
        </w:tc>
      </w:tr>
      <w:tr w:rsidR="00C50FE7" w:rsidTr="00233C24">
        <w:tc>
          <w:tcPr>
            <w:tcW w:w="1787" w:type="dxa"/>
            <w:vAlign w:val="center"/>
          </w:tcPr>
          <w:p w:rsidR="00C50FE7" w:rsidRPr="00DD00C2" w:rsidRDefault="00C50FE7" w:rsidP="00233C24">
            <w:pPr>
              <w:pStyle w:val="Heading2"/>
              <w:outlineLvl w:val="1"/>
              <w:rPr>
                <w:rFonts w:eastAsia="Times New Roman" w:cs="Calibri"/>
                <w:i/>
                <w:sz w:val="22"/>
                <w:szCs w:val="21"/>
              </w:rPr>
            </w:pPr>
            <w:r w:rsidRPr="00DD00C2">
              <w:rPr>
                <w:rFonts w:eastAsia="Times New Roman" w:cs="Calibri"/>
                <w:i/>
                <w:sz w:val="22"/>
                <w:szCs w:val="21"/>
              </w:rPr>
              <w:t>Generic work (employability) skills</w:t>
            </w:r>
          </w:p>
          <w:p w:rsidR="00C50FE7" w:rsidRDefault="00C50FE7" w:rsidP="00233C24"/>
        </w:tc>
        <w:tc>
          <w:tcPr>
            <w:tcW w:w="8244" w:type="dxa"/>
            <w:gridSpan w:val="2"/>
          </w:tcPr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know how to participate in and/or manage a team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communicate effectively in the workplace (verbal? written?)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learn in the workplace and make changes to the way I work as a result of this learning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manage myself in the workplace (e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.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g. I am reliable, courteous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, follow instructions</w:t>
            </w: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 xml:space="preserve"> and can use my initiative)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solve problems in the workplace</w:t>
            </w:r>
          </w:p>
          <w:p w:rsidR="00C50FE7" w:rsidRPr="00446FC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use technology in the workplace</w:t>
            </w:r>
          </w:p>
          <w:p w:rsidR="00C50FE7" w:rsidRPr="00A22A7D" w:rsidRDefault="00C50FE7" w:rsidP="00C50FE7">
            <w:pPr>
              <w:pStyle w:val="Heading2"/>
              <w:numPr>
                <w:ilvl w:val="0"/>
                <w:numId w:val="1"/>
              </w:numPr>
              <w:spacing w:before="0"/>
              <w:outlineLvl w:val="1"/>
              <w:rPr>
                <w:rFonts w:eastAsia="Times New Roman" w:cs="Calibri"/>
                <w:b w:val="0"/>
                <w:sz w:val="20"/>
                <w:szCs w:val="21"/>
              </w:rPr>
            </w:pPr>
            <w:r w:rsidRPr="00446FCD">
              <w:rPr>
                <w:rFonts w:eastAsia="Times New Roman" w:cs="Calibri"/>
                <w:b w:val="0"/>
                <w:sz w:val="20"/>
                <w:szCs w:val="21"/>
              </w:rPr>
              <w:t>I can plan and organise in the workplace</w:t>
            </w:r>
            <w:r>
              <w:rPr>
                <w:rFonts w:eastAsia="Times New Roman" w:cs="Calibri"/>
                <w:b w:val="0"/>
                <w:sz w:val="20"/>
                <w:szCs w:val="21"/>
              </w:rPr>
              <w:t>, meet deadlines and turn up on time</w:t>
            </w:r>
          </w:p>
        </w:tc>
        <w:tc>
          <w:tcPr>
            <w:tcW w:w="4307" w:type="dxa"/>
          </w:tcPr>
          <w:p w:rsidR="00C50FE7" w:rsidRPr="00446FCD" w:rsidRDefault="00C50FE7" w:rsidP="00233C24">
            <w:pPr>
              <w:rPr>
                <w:sz w:val="20"/>
              </w:rPr>
            </w:pPr>
            <w:r w:rsidRPr="00446FCD">
              <w:rPr>
                <w:rFonts w:eastAsia="Times New Roman" w:cs="Calibri"/>
                <w:sz w:val="20"/>
                <w:szCs w:val="21"/>
              </w:rPr>
              <w:t>Other generic work (employability) skills I h</w:t>
            </w:r>
            <w:r>
              <w:rPr>
                <w:rFonts w:eastAsia="Times New Roman" w:cs="Calibri"/>
                <w:sz w:val="20"/>
                <w:szCs w:val="21"/>
              </w:rPr>
              <w:t>ave</w:t>
            </w:r>
            <w:r w:rsidRPr="00446FCD">
              <w:rPr>
                <w:rFonts w:eastAsia="Times New Roman" w:cs="Calibri"/>
                <w:sz w:val="20"/>
                <w:szCs w:val="21"/>
              </w:rPr>
              <w:t>:</w:t>
            </w:r>
          </w:p>
        </w:tc>
      </w:tr>
      <w:tr w:rsidR="00C50FE7" w:rsidTr="00233C24">
        <w:tc>
          <w:tcPr>
            <w:tcW w:w="1787" w:type="dxa"/>
            <w:vAlign w:val="center"/>
          </w:tcPr>
          <w:p w:rsidR="00C50FE7" w:rsidRPr="00DD00C2" w:rsidRDefault="00C50FE7" w:rsidP="00233C24">
            <w:pPr>
              <w:pStyle w:val="Heading2"/>
              <w:spacing w:before="0"/>
              <w:outlineLvl w:val="1"/>
              <w:rPr>
                <w:rFonts w:eastAsia="Times New Roman" w:cs="Calibri"/>
                <w:i/>
                <w:sz w:val="22"/>
                <w:szCs w:val="21"/>
              </w:rPr>
            </w:pPr>
            <w:r w:rsidRPr="00DD00C2">
              <w:rPr>
                <w:rFonts w:eastAsia="Times New Roman" w:cs="Calibri"/>
                <w:i/>
                <w:sz w:val="22"/>
                <w:szCs w:val="21"/>
              </w:rPr>
              <w:t xml:space="preserve">My </w:t>
            </w:r>
            <w:r>
              <w:rPr>
                <w:rFonts w:eastAsia="Times New Roman" w:cs="Calibri"/>
                <w:i/>
                <w:sz w:val="22"/>
                <w:szCs w:val="21"/>
              </w:rPr>
              <w:t>a</w:t>
            </w:r>
            <w:r w:rsidRPr="00DD00C2">
              <w:rPr>
                <w:rFonts w:eastAsia="Times New Roman" w:cs="Calibri"/>
                <w:i/>
                <w:sz w:val="22"/>
                <w:szCs w:val="21"/>
              </w:rPr>
              <w:t>chievements</w:t>
            </w:r>
          </w:p>
        </w:tc>
        <w:tc>
          <w:tcPr>
            <w:tcW w:w="12551" w:type="dxa"/>
            <w:gridSpan w:val="3"/>
          </w:tcPr>
          <w:p w:rsidR="00C50FE7" w:rsidRDefault="00C50FE7" w:rsidP="00233C24">
            <w:pPr>
              <w:tabs>
                <w:tab w:val="left" w:pos="1722"/>
              </w:tabs>
            </w:pPr>
          </w:p>
          <w:p w:rsidR="00C50FE7" w:rsidRPr="00F869AE" w:rsidRDefault="00C50FE7" w:rsidP="00233C24">
            <w:pPr>
              <w:tabs>
                <w:tab w:val="left" w:pos="1722"/>
              </w:tabs>
            </w:pPr>
          </w:p>
        </w:tc>
      </w:tr>
    </w:tbl>
    <w:p w:rsidR="00EA1A5D" w:rsidRDefault="00EA1A5D"/>
    <w:sectPr w:rsidR="00EA1A5D" w:rsidSect="00C50FE7">
      <w:pgSz w:w="11906" w:h="16838"/>
      <w:pgMar w:top="22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82213"/>
    <w:multiLevelType w:val="hybridMultilevel"/>
    <w:tmpl w:val="CD8CF500"/>
    <w:lvl w:ilvl="0" w:tplc="E98C4A2E">
      <w:start w:val="1"/>
      <w:numFmt w:val="bullet"/>
      <w:lvlText w:val=""/>
      <w:lvlJc w:val="left"/>
      <w:pPr>
        <w:ind w:left="363" w:hanging="360"/>
      </w:pPr>
      <w:rPr>
        <w:rFonts w:ascii="Wingdings" w:hAnsi="Wingdings" w:hint="default"/>
        <w:sz w:val="28"/>
      </w:rPr>
    </w:lvl>
    <w:lvl w:ilvl="1" w:tplc="0C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19A"/>
    <w:rsid w:val="00043652"/>
    <w:rsid w:val="00074D33"/>
    <w:rsid w:val="000E37C9"/>
    <w:rsid w:val="00107975"/>
    <w:rsid w:val="001451C1"/>
    <w:rsid w:val="00153FD7"/>
    <w:rsid w:val="00154340"/>
    <w:rsid w:val="00167D83"/>
    <w:rsid w:val="00176B81"/>
    <w:rsid w:val="00180D6B"/>
    <w:rsid w:val="001C7BE9"/>
    <w:rsid w:val="001D47EB"/>
    <w:rsid w:val="001D6A46"/>
    <w:rsid w:val="00210471"/>
    <w:rsid w:val="002162CF"/>
    <w:rsid w:val="0022663B"/>
    <w:rsid w:val="00230FC1"/>
    <w:rsid w:val="00242B93"/>
    <w:rsid w:val="00251552"/>
    <w:rsid w:val="0025415E"/>
    <w:rsid w:val="00265594"/>
    <w:rsid w:val="00273A85"/>
    <w:rsid w:val="00275E71"/>
    <w:rsid w:val="0028071D"/>
    <w:rsid w:val="00280946"/>
    <w:rsid w:val="0029747C"/>
    <w:rsid w:val="002C0CB3"/>
    <w:rsid w:val="003226D5"/>
    <w:rsid w:val="00323120"/>
    <w:rsid w:val="00323605"/>
    <w:rsid w:val="003D22E4"/>
    <w:rsid w:val="003E1278"/>
    <w:rsid w:val="003F2F81"/>
    <w:rsid w:val="0041505B"/>
    <w:rsid w:val="0042111D"/>
    <w:rsid w:val="0042706D"/>
    <w:rsid w:val="00452719"/>
    <w:rsid w:val="00457678"/>
    <w:rsid w:val="0046066E"/>
    <w:rsid w:val="004647A6"/>
    <w:rsid w:val="00465322"/>
    <w:rsid w:val="00487E79"/>
    <w:rsid w:val="004B00A0"/>
    <w:rsid w:val="004C1BFF"/>
    <w:rsid w:val="004C50FE"/>
    <w:rsid w:val="004D255F"/>
    <w:rsid w:val="004F221B"/>
    <w:rsid w:val="004F66DA"/>
    <w:rsid w:val="00514285"/>
    <w:rsid w:val="00541CC2"/>
    <w:rsid w:val="005506E0"/>
    <w:rsid w:val="00576E9C"/>
    <w:rsid w:val="00584B00"/>
    <w:rsid w:val="005955AB"/>
    <w:rsid w:val="005B53D4"/>
    <w:rsid w:val="005F45CE"/>
    <w:rsid w:val="00607471"/>
    <w:rsid w:val="00614A91"/>
    <w:rsid w:val="00627C7A"/>
    <w:rsid w:val="0064301A"/>
    <w:rsid w:val="006940E7"/>
    <w:rsid w:val="0069579D"/>
    <w:rsid w:val="00697A14"/>
    <w:rsid w:val="006B12E6"/>
    <w:rsid w:val="006E2D3B"/>
    <w:rsid w:val="006F768C"/>
    <w:rsid w:val="00711B7C"/>
    <w:rsid w:val="00720EB7"/>
    <w:rsid w:val="00734AB6"/>
    <w:rsid w:val="007374A5"/>
    <w:rsid w:val="00740A60"/>
    <w:rsid w:val="00756087"/>
    <w:rsid w:val="00784DD4"/>
    <w:rsid w:val="007861FB"/>
    <w:rsid w:val="007A449A"/>
    <w:rsid w:val="007A5C85"/>
    <w:rsid w:val="007B52CE"/>
    <w:rsid w:val="007C1DEE"/>
    <w:rsid w:val="007D4725"/>
    <w:rsid w:val="007E7CF4"/>
    <w:rsid w:val="007F3EAC"/>
    <w:rsid w:val="0080671A"/>
    <w:rsid w:val="00842FA0"/>
    <w:rsid w:val="00872237"/>
    <w:rsid w:val="00877121"/>
    <w:rsid w:val="009057CC"/>
    <w:rsid w:val="00912B59"/>
    <w:rsid w:val="0092683D"/>
    <w:rsid w:val="00933F5B"/>
    <w:rsid w:val="009349EC"/>
    <w:rsid w:val="0096794A"/>
    <w:rsid w:val="00973258"/>
    <w:rsid w:val="009D667E"/>
    <w:rsid w:val="009D6BF6"/>
    <w:rsid w:val="009E61EA"/>
    <w:rsid w:val="009E6AB7"/>
    <w:rsid w:val="009F727D"/>
    <w:rsid w:val="00A0459A"/>
    <w:rsid w:val="00A30383"/>
    <w:rsid w:val="00A405B7"/>
    <w:rsid w:val="00A41742"/>
    <w:rsid w:val="00A4619A"/>
    <w:rsid w:val="00A560B6"/>
    <w:rsid w:val="00A62F58"/>
    <w:rsid w:val="00A76150"/>
    <w:rsid w:val="00AB2825"/>
    <w:rsid w:val="00AB2DA7"/>
    <w:rsid w:val="00AC3629"/>
    <w:rsid w:val="00B065E4"/>
    <w:rsid w:val="00B261BB"/>
    <w:rsid w:val="00B30995"/>
    <w:rsid w:val="00B76071"/>
    <w:rsid w:val="00B811B5"/>
    <w:rsid w:val="00BA0CD8"/>
    <w:rsid w:val="00BA4D9A"/>
    <w:rsid w:val="00BB6106"/>
    <w:rsid w:val="00BF6AE6"/>
    <w:rsid w:val="00C02583"/>
    <w:rsid w:val="00C15A9D"/>
    <w:rsid w:val="00C203DF"/>
    <w:rsid w:val="00C2514C"/>
    <w:rsid w:val="00C50FE7"/>
    <w:rsid w:val="00C6513E"/>
    <w:rsid w:val="00C7411B"/>
    <w:rsid w:val="00C7496C"/>
    <w:rsid w:val="00C84016"/>
    <w:rsid w:val="00C87C69"/>
    <w:rsid w:val="00C9473B"/>
    <w:rsid w:val="00CC28F5"/>
    <w:rsid w:val="00CC2C5B"/>
    <w:rsid w:val="00D06DB0"/>
    <w:rsid w:val="00D17DFE"/>
    <w:rsid w:val="00D3228C"/>
    <w:rsid w:val="00D803CD"/>
    <w:rsid w:val="00D83239"/>
    <w:rsid w:val="00D83BCB"/>
    <w:rsid w:val="00DA6CE4"/>
    <w:rsid w:val="00DB5179"/>
    <w:rsid w:val="00DB73DB"/>
    <w:rsid w:val="00DC196A"/>
    <w:rsid w:val="00DD638B"/>
    <w:rsid w:val="00DE7808"/>
    <w:rsid w:val="00E93F98"/>
    <w:rsid w:val="00EA1A5D"/>
    <w:rsid w:val="00EB2F02"/>
    <w:rsid w:val="00EC3241"/>
    <w:rsid w:val="00EC6643"/>
    <w:rsid w:val="00F00118"/>
    <w:rsid w:val="00F26058"/>
    <w:rsid w:val="00F344F8"/>
    <w:rsid w:val="00F44D30"/>
    <w:rsid w:val="00F90EC1"/>
    <w:rsid w:val="00FA04BD"/>
    <w:rsid w:val="00FB017A"/>
    <w:rsid w:val="00FC3FDA"/>
    <w:rsid w:val="00FD150E"/>
    <w:rsid w:val="00FD7EDE"/>
    <w:rsid w:val="00FE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FE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0FE7"/>
    <w:pPr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0FE7"/>
    <w:rPr>
      <w:rFonts w:ascii="Calibri" w:eastAsiaTheme="majorEastAsia" w:hAnsi="Calibri" w:cstheme="majorBidi"/>
      <w:b/>
      <w:bCs/>
      <w:sz w:val="28"/>
      <w:szCs w:val="26"/>
      <w:lang w:eastAsia="en-US"/>
    </w:rPr>
  </w:style>
  <w:style w:type="table" w:styleId="TableGrid">
    <w:name w:val="Table Grid"/>
    <w:basedOn w:val="TableNormal"/>
    <w:uiPriority w:val="59"/>
    <w:rsid w:val="00C50FE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50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0FE7"/>
    <w:rPr>
      <w:rFonts w:ascii="Tahoma" w:eastAsiaTheme="minorEastAsi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FE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0FE7"/>
    <w:pPr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0FE7"/>
    <w:rPr>
      <w:rFonts w:ascii="Calibri" w:eastAsiaTheme="majorEastAsia" w:hAnsi="Calibri" w:cstheme="majorBidi"/>
      <w:b/>
      <w:bCs/>
      <w:sz w:val="28"/>
      <w:szCs w:val="26"/>
      <w:lang w:eastAsia="en-US"/>
    </w:rPr>
  </w:style>
  <w:style w:type="table" w:styleId="TableGrid">
    <w:name w:val="Table Grid"/>
    <w:basedOn w:val="TableNormal"/>
    <w:uiPriority w:val="59"/>
    <w:rsid w:val="00C50FE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50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0FE7"/>
    <w:rPr>
      <w:rFonts w:ascii="Tahoma" w:eastAsiaTheme="minorEastAsi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F7FE490E.dotm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Wyborn</dc:creator>
  <cp:lastModifiedBy>Andrew Walker</cp:lastModifiedBy>
  <cp:revision>2</cp:revision>
  <dcterms:created xsi:type="dcterms:W3CDTF">2015-07-09T23:40:00Z</dcterms:created>
  <dcterms:modified xsi:type="dcterms:W3CDTF">2015-07-09T23:40:00Z</dcterms:modified>
</cp:coreProperties>
</file>